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45" w:rsidRPr="00486DEB" w:rsidRDefault="008C7745" w:rsidP="004979F3">
      <w:pPr>
        <w:pStyle w:val="Header"/>
        <w:tabs>
          <w:tab w:val="clear" w:pos="4536"/>
          <w:tab w:val="clear" w:pos="9072"/>
        </w:tabs>
        <w:ind w:firstLine="12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" o:spid="_x0000_i1025" type="#_x0000_t75" style="width:451.8pt;height:46.2pt;visibility:visible">
            <v:imagedata r:id="rId7" o:title=""/>
          </v:shape>
        </w:pict>
      </w:r>
      <w:r w:rsidRPr="00486DEB">
        <w:rPr>
          <w:rFonts w:ascii="Cambria" w:hAnsi="Cambria"/>
          <w:b/>
          <w:bCs/>
        </w:rPr>
        <w:tab/>
      </w:r>
      <w:r w:rsidRPr="00486DEB">
        <w:tab/>
      </w:r>
      <w:r w:rsidRPr="00486DEB">
        <w:tab/>
      </w:r>
      <w:r w:rsidRPr="00486DEB">
        <w:tab/>
      </w:r>
      <w:r w:rsidRPr="00486DEB">
        <w:tab/>
      </w:r>
      <w:r w:rsidRPr="00486DEB">
        <w:tab/>
      </w:r>
    </w:p>
    <w:p w:rsidR="008C7745" w:rsidRPr="00486DEB" w:rsidRDefault="008C7745" w:rsidP="00486DEB">
      <w:pPr>
        <w:autoSpaceDE w:val="0"/>
        <w:spacing w:after="0" w:line="240" w:lineRule="auto"/>
        <w:jc w:val="right"/>
        <w:rPr>
          <w:rFonts w:ascii="Cambria" w:hAnsi="Cambria" w:cs="Tahoma"/>
        </w:rPr>
      </w:pPr>
      <w:r w:rsidRPr="00486DEB">
        <w:rPr>
          <w:rFonts w:ascii="Cambria" w:hAnsi="Cambria"/>
          <w:b/>
          <w:bCs/>
        </w:rPr>
        <w:tab/>
      </w:r>
      <w:r w:rsidRPr="00486DEB">
        <w:rPr>
          <w:rFonts w:ascii="Cambria" w:hAnsi="Cambria"/>
          <w:b/>
          <w:bCs/>
        </w:rPr>
        <w:tab/>
      </w:r>
      <w:r w:rsidRPr="00486DEB">
        <w:rPr>
          <w:rFonts w:ascii="Cambria" w:hAnsi="Cambria"/>
          <w:b/>
          <w:bCs/>
        </w:rPr>
        <w:tab/>
      </w:r>
      <w:r w:rsidRPr="00486DEB">
        <w:rPr>
          <w:rFonts w:ascii="Cambria" w:hAnsi="Cambria" w:cs="Tahoma"/>
        </w:rPr>
        <w:t>Załącznik nr 4  - Zobowiązanie podmiotu trzeciego.</w:t>
      </w:r>
    </w:p>
    <w:p w:rsidR="008C7745" w:rsidRPr="00486DEB" w:rsidRDefault="008C7745" w:rsidP="00486DEB">
      <w:pPr>
        <w:spacing w:after="0" w:line="240" w:lineRule="auto"/>
        <w:rPr>
          <w:rFonts w:ascii="Cambria" w:hAnsi="Cambria"/>
        </w:rPr>
      </w:pPr>
      <w:r w:rsidRPr="00486DEB">
        <w:rPr>
          <w:rFonts w:ascii="Cambria" w:hAnsi="Cambria"/>
          <w:b/>
          <w:bCs/>
        </w:rPr>
        <w:t>ZP.271.</w:t>
      </w:r>
      <w:r>
        <w:rPr>
          <w:rFonts w:ascii="Cambria" w:hAnsi="Cambria"/>
          <w:b/>
          <w:bCs/>
        </w:rPr>
        <w:t>1</w:t>
      </w:r>
      <w:r w:rsidRPr="00486DEB">
        <w:rPr>
          <w:rFonts w:ascii="Cambria" w:hAnsi="Cambria"/>
          <w:b/>
          <w:bCs/>
        </w:rPr>
        <w:t>.202</w:t>
      </w:r>
      <w:r>
        <w:rPr>
          <w:rFonts w:ascii="Cambria" w:hAnsi="Cambria"/>
          <w:b/>
          <w:bCs/>
        </w:rPr>
        <w:t>6</w:t>
      </w:r>
    </w:p>
    <w:p w:rsidR="008C7745" w:rsidRDefault="008C7745" w:rsidP="00486DEB">
      <w:pPr>
        <w:spacing w:after="0" w:line="240" w:lineRule="auto"/>
        <w:jc w:val="center"/>
        <w:rPr>
          <w:rFonts w:ascii="Cambria" w:hAnsi="Cambria"/>
          <w:b/>
          <w:bCs/>
        </w:rPr>
      </w:pPr>
    </w:p>
    <w:p w:rsidR="008C7745" w:rsidRPr="00486DEB" w:rsidRDefault="008C7745" w:rsidP="00486DEB">
      <w:pPr>
        <w:spacing w:after="0" w:line="240" w:lineRule="auto"/>
        <w:jc w:val="center"/>
        <w:rPr>
          <w:rFonts w:ascii="Cambria" w:hAnsi="Cambria"/>
          <w:b/>
          <w:bCs/>
        </w:rPr>
      </w:pPr>
      <w:r w:rsidRPr="00486DEB">
        <w:rPr>
          <w:rFonts w:ascii="Cambria" w:hAnsi="Cambria"/>
          <w:b/>
          <w:bCs/>
        </w:rPr>
        <w:t>ZOBOWIĄZANIE PODMIOTU TRZECIEGO</w:t>
      </w:r>
    </w:p>
    <w:p w:rsidR="008C7745" w:rsidRPr="00486DEB" w:rsidRDefault="008C7745" w:rsidP="00486DEB">
      <w:pPr>
        <w:spacing w:after="0" w:line="240" w:lineRule="auto"/>
        <w:jc w:val="center"/>
        <w:rPr>
          <w:rFonts w:ascii="Cambria" w:hAnsi="Cambria"/>
          <w:b/>
          <w:bCs/>
        </w:rPr>
      </w:pPr>
      <w:r w:rsidRPr="00486DEB">
        <w:rPr>
          <w:rFonts w:ascii="Cambria" w:hAnsi="Cambria"/>
          <w:b/>
          <w:bCs/>
        </w:rPr>
        <w:t>składane na podstawie art. 118 ust. 3 ustawy z dnia 11 września 2019 r.</w:t>
      </w:r>
    </w:p>
    <w:p w:rsidR="008C7745" w:rsidRPr="00486DEB" w:rsidRDefault="008C7745" w:rsidP="00486DEB">
      <w:pPr>
        <w:spacing w:after="0" w:line="240" w:lineRule="auto"/>
        <w:jc w:val="center"/>
        <w:rPr>
          <w:rFonts w:ascii="Cambria" w:hAnsi="Cambria"/>
          <w:b/>
          <w:bCs/>
        </w:rPr>
      </w:pPr>
      <w:r w:rsidRPr="00486DEB">
        <w:rPr>
          <w:rFonts w:ascii="Cambria" w:hAnsi="Cambria"/>
          <w:b/>
          <w:bCs/>
        </w:rPr>
        <w:t>Prawo zamówień publicznych (dalej jako: „ustawa Pzp”)</w:t>
      </w:r>
    </w:p>
    <w:p w:rsidR="008C7745" w:rsidRPr="00486DEB" w:rsidRDefault="008C7745" w:rsidP="00486DEB">
      <w:pPr>
        <w:spacing w:after="0" w:line="240" w:lineRule="auto"/>
        <w:rPr>
          <w:rFonts w:ascii="Cambria" w:hAnsi="Cambria"/>
        </w:rPr>
      </w:pPr>
    </w:p>
    <w:p w:rsidR="008C7745" w:rsidRPr="00486DEB" w:rsidRDefault="008C7745" w:rsidP="00486DEB">
      <w:pPr>
        <w:tabs>
          <w:tab w:val="left" w:pos="0"/>
        </w:tabs>
        <w:suppressAutoHyphens/>
        <w:spacing w:after="0" w:line="240" w:lineRule="auto"/>
        <w:contextualSpacing/>
        <w:jc w:val="both"/>
        <w:rPr>
          <w:rFonts w:ascii="Cambria" w:hAnsi="Cambria" w:cs="Arial"/>
        </w:rPr>
      </w:pPr>
      <w:r w:rsidRPr="00486DEB">
        <w:rPr>
          <w:rFonts w:ascii="Cambria" w:hAnsi="Cambria" w:cs="Arial"/>
        </w:rPr>
        <w:t>Działając jako przedstawiciel upoważniony do reprezentacji firmy ……………………………….………….  z siedzibą w …………………………………. przy ul. ……………….., wpisanej do Krajowego Rejestru Sądowego pod nr …………………………….., posiadającej Numer Identyfikacji Podatkowej (NIP): …………………………., REGON  ……………………………….</w:t>
      </w:r>
    </w:p>
    <w:p w:rsidR="008C7745" w:rsidRPr="00486DEB" w:rsidRDefault="008C7745" w:rsidP="00486DEB">
      <w:pPr>
        <w:spacing w:after="0" w:line="240" w:lineRule="auto"/>
        <w:rPr>
          <w:rFonts w:ascii="Cambria" w:hAnsi="Cambria"/>
          <w:u w:val="single"/>
        </w:rPr>
      </w:pPr>
    </w:p>
    <w:p w:rsidR="008C7745" w:rsidRPr="00486DEB" w:rsidRDefault="008C7745" w:rsidP="00486DEB">
      <w:pPr>
        <w:spacing w:after="0" w:line="240" w:lineRule="auto"/>
        <w:rPr>
          <w:rFonts w:ascii="Cambria" w:hAnsi="Cambria"/>
          <w:u w:val="single"/>
        </w:rPr>
      </w:pPr>
      <w:r w:rsidRPr="00486DEB">
        <w:rPr>
          <w:rFonts w:ascii="Cambria" w:hAnsi="Cambria"/>
          <w:u w:val="single"/>
        </w:rPr>
        <w:t xml:space="preserve">zobowiązuję się do oddania do dyspozycji Wykonawcy: </w:t>
      </w:r>
    </w:p>
    <w:p w:rsidR="008C7745" w:rsidRPr="00486DEB" w:rsidRDefault="008C7745" w:rsidP="00486DEB">
      <w:pPr>
        <w:spacing w:after="0" w:line="240" w:lineRule="auto"/>
        <w:rPr>
          <w:rFonts w:ascii="Cambria" w:hAnsi="Cambria"/>
        </w:rPr>
      </w:pPr>
    </w:p>
    <w:p w:rsidR="008C7745" w:rsidRPr="00486DEB" w:rsidRDefault="008C7745" w:rsidP="00486DEB">
      <w:pPr>
        <w:spacing w:after="0" w:line="240" w:lineRule="auto"/>
        <w:rPr>
          <w:rFonts w:ascii="Cambria" w:hAnsi="Cambria"/>
        </w:rPr>
      </w:pPr>
      <w:r w:rsidRPr="00486DEB">
        <w:rPr>
          <w:rFonts w:ascii="Cambria" w:hAnsi="Cambria"/>
        </w:rPr>
        <w:t>………………………………………….  z siedzibą w …………………………………………. przy ul. ……………….., wpisanej do Krajowego Rejestru Sądowego pod nr …………………………….., posiadającej Numer Identyfikacji Podatkowej (NIP): …………………………., REGON  ……………………………….</w:t>
      </w:r>
    </w:p>
    <w:p w:rsidR="008C7745" w:rsidRDefault="008C7745" w:rsidP="00486DEB">
      <w:pPr>
        <w:spacing w:after="0" w:line="240" w:lineRule="auto"/>
        <w:jc w:val="both"/>
        <w:rPr>
          <w:rFonts w:ascii="Cambria" w:hAnsi="Cambria"/>
        </w:rPr>
      </w:pPr>
      <w:r w:rsidRPr="00486DEB">
        <w:rPr>
          <w:rFonts w:ascii="Cambria" w:hAnsi="Cambria"/>
        </w:rPr>
        <w:t>na potrzeby realizacji zamówienia pod nazwą  pn</w:t>
      </w:r>
      <w:r>
        <w:rPr>
          <w:rFonts w:ascii="Cambria" w:hAnsi="Cambria"/>
        </w:rPr>
        <w:t xml:space="preserve"> </w:t>
      </w:r>
      <w:r w:rsidRPr="00317EF7">
        <w:rPr>
          <w:rFonts w:ascii="Cambria" w:hAnsi="Cambria"/>
        </w:rPr>
        <w:t>„Budowa remizy strażackiej w gminie Paczków w celu odtworzenia obiektu zniszczonego podczas powodzi - Dziewiętlice w trybie zaprojektuj i wybuduj”</w:t>
      </w:r>
      <w:r>
        <w:rPr>
          <w:rFonts w:ascii="Cambria" w:hAnsi="Cambria"/>
        </w:rPr>
        <w:t xml:space="preserve"> </w:t>
      </w:r>
      <w:r w:rsidRPr="00486DEB">
        <w:rPr>
          <w:rFonts w:ascii="Cambria" w:hAnsi="Cambria"/>
        </w:rPr>
        <w:t>zasób w postaci:</w:t>
      </w:r>
    </w:p>
    <w:p w:rsidR="008C7745" w:rsidRPr="00486DEB" w:rsidRDefault="008C7745" w:rsidP="00486DEB">
      <w:pPr>
        <w:spacing w:after="0" w:line="240" w:lineRule="auto"/>
        <w:jc w:val="both"/>
        <w:rPr>
          <w:rFonts w:ascii="Cambria" w:hAnsi="Cambria"/>
        </w:rPr>
      </w:pPr>
    </w:p>
    <w:p w:rsidR="008C7745" w:rsidRPr="00486DEB" w:rsidRDefault="008C7745" w:rsidP="00486D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 xml:space="preserve">naszych zdolności technicznych lub zawodowych w zakresie </w:t>
      </w:r>
      <w:r w:rsidRPr="00486DEB">
        <w:rPr>
          <w:rFonts w:ascii="Cambria" w:hAnsi="Cambria" w:cs="Arial"/>
          <w:b/>
          <w:bCs/>
          <w:lang w:eastAsia="pl-PL"/>
        </w:rPr>
        <w:t>wiedzy i doświadczenia*</w:t>
      </w:r>
      <w:r w:rsidRPr="00486DEB">
        <w:rPr>
          <w:rFonts w:ascii="Cambria" w:hAnsi="Cambria" w:cs="Arial"/>
          <w:lang w:eastAsia="pl-PL"/>
        </w:rPr>
        <w:t xml:space="preserve"> w wykonaniu zadania / zadań potwierdzających spełnianie warunku postawionego przez Zamawiającego</w:t>
      </w:r>
    </w:p>
    <w:p w:rsidR="008C7745" w:rsidRPr="00486DEB" w:rsidRDefault="008C7745" w:rsidP="00486DEB">
      <w:pPr>
        <w:pStyle w:val="ListParagraph"/>
        <w:spacing w:after="0" w:line="240" w:lineRule="auto"/>
        <w:ind w:left="0"/>
        <w:jc w:val="both"/>
        <w:rPr>
          <w:rFonts w:ascii="Cambria" w:hAnsi="Cambria" w:cs="Arial"/>
          <w:highlight w:val="yellow"/>
          <w:lang w:eastAsia="pl-PL"/>
        </w:rPr>
      </w:pPr>
    </w:p>
    <w:p w:rsidR="008C7745" w:rsidRPr="00486DEB" w:rsidRDefault="008C7745" w:rsidP="00486DEB">
      <w:pPr>
        <w:pStyle w:val="ListParagraph"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>nazwa zadania: …………………………………………………………………………….</w:t>
      </w:r>
    </w:p>
    <w:p w:rsidR="008C7745" w:rsidRPr="00486DEB" w:rsidRDefault="008C7745" w:rsidP="00486DEB">
      <w:pPr>
        <w:pStyle w:val="ListParagraph"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>zakres zadania: ……………………………………………….…………………………….</w:t>
      </w:r>
    </w:p>
    <w:p w:rsidR="008C7745" w:rsidRPr="00486DEB" w:rsidRDefault="008C7745" w:rsidP="00486DEB">
      <w:pPr>
        <w:pStyle w:val="ListParagraph"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>okres realizacji zadania: od ………………… (dzień/miesiąc/rok) do ……………… (dzień/miesiąc/rok)</w:t>
      </w:r>
    </w:p>
    <w:p w:rsidR="008C7745" w:rsidRPr="00486DEB" w:rsidRDefault="008C7745" w:rsidP="00486DEB">
      <w:pPr>
        <w:pStyle w:val="ListParagraph"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>wartość zadania: ……………………………………………………………………………..</w:t>
      </w:r>
    </w:p>
    <w:p w:rsidR="008C7745" w:rsidRPr="00486DEB" w:rsidRDefault="008C7745" w:rsidP="00486DEB">
      <w:pPr>
        <w:spacing w:after="0" w:line="240" w:lineRule="auto"/>
        <w:jc w:val="both"/>
        <w:rPr>
          <w:rFonts w:ascii="Cambria" w:hAnsi="Cambria" w:cs="Calibri"/>
        </w:rPr>
      </w:pPr>
      <w:r w:rsidRPr="00486DEB">
        <w:rPr>
          <w:rFonts w:ascii="Cambria" w:hAnsi="Cambria" w:cs="Calibri"/>
        </w:rPr>
        <w:t xml:space="preserve">Oświadczam, że w przypadku wyboru przez Zamawiającego oferty złożonej przez Wykonawcę zobowiązujemy się do zrealizowania robót budowlanych/usług* w części, do realizacji której udostępniane przez nas zdolności są wymagane, tj. …………………………….. </w:t>
      </w:r>
      <w:r w:rsidRPr="00486DEB">
        <w:rPr>
          <w:rFonts w:ascii="Cambria" w:hAnsi="Cambria" w:cs="Calibri"/>
          <w:i/>
          <w:iCs/>
        </w:rPr>
        <w:t>(wpisać zakres, jaki będzie wykonywał podmiot udostępniający zasoby).</w:t>
      </w:r>
      <w:r w:rsidRPr="00486DEB">
        <w:rPr>
          <w:rFonts w:ascii="Cambria" w:hAnsi="Cambria" w:cs="Calibri"/>
        </w:rPr>
        <w:t xml:space="preserve"> </w:t>
      </w:r>
      <w:r w:rsidRPr="00486DEB">
        <w:rPr>
          <w:rFonts w:ascii="Cambria" w:hAnsi="Cambria" w:cs="Calibri"/>
          <w:i/>
          <w:iCs/>
        </w:rPr>
        <w:t>Roboty/usługi*</w:t>
      </w:r>
      <w:r w:rsidRPr="00486DEB">
        <w:rPr>
          <w:rFonts w:ascii="Cambria" w:hAnsi="Cambria" w:cs="Calibri"/>
        </w:rPr>
        <w:t xml:space="preserve"> zrealizujemy w charakterze podwykonawcy na podstawie umowy podwykonawczej, zawartej po podpisaniu przez Wykonawcę umowy na realizację zamówienia z Zamawiającym.</w:t>
      </w:r>
    </w:p>
    <w:p w:rsidR="008C7745" w:rsidRPr="00486DEB" w:rsidRDefault="008C7745" w:rsidP="00486DEB">
      <w:pPr>
        <w:pStyle w:val="ListParagraph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</w:p>
    <w:p w:rsidR="008C7745" w:rsidRPr="00486DEB" w:rsidRDefault="008C7745" w:rsidP="00486DEB">
      <w:pPr>
        <w:pStyle w:val="ListParagraph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  <w:r w:rsidRPr="00486DEB">
        <w:rPr>
          <w:rFonts w:ascii="Cambria" w:hAnsi="Cambria" w:cs="Arial"/>
          <w:lang w:eastAsia="pl-PL"/>
        </w:rPr>
        <w:t xml:space="preserve">W ramach podwykonawstwa zobowiązujemy się do udostępnienia własnych zasobów w postaci wiedzy i doświadczenia przez cały okres i w pełnym zakresie niezbędnym do zrealizowania prac określonych warunkiem udziału w postępowaniu dla potwierdzenia którego udostępniliśmy własne zasoby.  </w:t>
      </w:r>
    </w:p>
    <w:p w:rsidR="008C7745" w:rsidRPr="00486DEB" w:rsidRDefault="008C7745" w:rsidP="00486DEB">
      <w:pPr>
        <w:pStyle w:val="ListParagraph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Cambria" w:hAnsi="Cambria" w:cs="Arial"/>
          <w:lang w:eastAsia="pl-PL"/>
        </w:rPr>
      </w:pPr>
    </w:p>
    <w:p w:rsidR="008C7745" w:rsidRPr="00486DEB" w:rsidRDefault="008C7745" w:rsidP="00486DEB">
      <w:pPr>
        <w:spacing w:after="0" w:line="240" w:lineRule="auto"/>
        <w:rPr>
          <w:rFonts w:ascii="Cambria" w:hAnsi="Cambria"/>
          <w:b/>
          <w:bCs/>
        </w:rPr>
      </w:pPr>
      <w:r w:rsidRPr="00486DEB">
        <w:rPr>
          <w:rFonts w:ascii="Cambria" w:hAnsi="Cambria"/>
          <w:b/>
          <w:bCs/>
        </w:rPr>
        <w:t>Ponadto oświadczam/y, że:</w:t>
      </w:r>
    </w:p>
    <w:p w:rsidR="008C7745" w:rsidRPr="00486DEB" w:rsidRDefault="008C7745" w:rsidP="00486DEB">
      <w:pPr>
        <w:pStyle w:val="ListParagraph"/>
        <w:numPr>
          <w:ilvl w:val="0"/>
          <w:numId w:val="5"/>
        </w:numPr>
        <w:spacing w:after="0" w:line="240" w:lineRule="auto"/>
        <w:rPr>
          <w:rFonts w:ascii="Cambria" w:hAnsi="Cambria"/>
          <w:b/>
          <w:bCs/>
        </w:rPr>
      </w:pPr>
      <w:r w:rsidRPr="00486DEB">
        <w:rPr>
          <w:rFonts w:ascii="Cambria" w:hAnsi="Cambria"/>
          <w:b/>
          <w:bCs/>
        </w:rPr>
        <w:t>nie podlegam wykluczeniu z postępowania na podstawie art. 108 ust 1 ustawy Pzp;</w:t>
      </w:r>
    </w:p>
    <w:p w:rsidR="008C7745" w:rsidRPr="00486DEB" w:rsidRDefault="008C7745" w:rsidP="00486DE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mbria" w:hAnsi="Cambria" w:cs="Calibri Light"/>
          <w:b/>
          <w:bCs/>
        </w:rPr>
      </w:pPr>
      <w:r w:rsidRPr="00486DEB">
        <w:rPr>
          <w:rFonts w:ascii="Cambria" w:hAnsi="Cambria" w:cs="Calibri Light"/>
          <w:b/>
          <w:bCs/>
        </w:rPr>
        <w:t>nie  podlega  wykluczeniu  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835).</w:t>
      </w:r>
    </w:p>
    <w:p w:rsidR="008C7745" w:rsidRPr="00486DEB" w:rsidRDefault="008C7745" w:rsidP="00486DE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mbria" w:hAnsi="Cambria" w:cs="Calibri Light"/>
          <w:b/>
          <w:bCs/>
        </w:rPr>
      </w:pPr>
      <w:r w:rsidRPr="00486DEB">
        <w:rPr>
          <w:rFonts w:ascii="Cambria" w:hAnsi="Cambria" w:cs="Calibri Light"/>
          <w:b/>
          <w:bCs/>
        </w:rPr>
        <w:t>spełniam warunki udziału w postępowaniu określone w specyfikacji warunków zamówienia w zakresie, w jakim Wykonawca powołuje się na te zasoby.</w:t>
      </w:r>
    </w:p>
    <w:p w:rsidR="008C7745" w:rsidRPr="00486DEB" w:rsidRDefault="008C7745" w:rsidP="00486DEB">
      <w:pPr>
        <w:spacing w:after="0" w:line="240" w:lineRule="auto"/>
        <w:rPr>
          <w:rFonts w:ascii="Cambria" w:hAnsi="Cambria"/>
        </w:rPr>
      </w:pPr>
      <w:r w:rsidRPr="00486DEB">
        <w:rPr>
          <w:rFonts w:ascii="Cambria" w:hAnsi="Cambria"/>
        </w:rPr>
        <w:t xml:space="preserve">                  </w:t>
      </w:r>
    </w:p>
    <w:p w:rsidR="008C7745" w:rsidRPr="00486DEB" w:rsidRDefault="008C7745" w:rsidP="00486DEB">
      <w:pPr>
        <w:spacing w:after="0" w:line="240" w:lineRule="auto"/>
        <w:rPr>
          <w:rFonts w:ascii="Cambria" w:hAnsi="Cambria"/>
        </w:rPr>
      </w:pPr>
      <w:r w:rsidRPr="00486DEB">
        <w:rPr>
          <w:rFonts w:ascii="Cambria" w:hAnsi="Cambria"/>
        </w:rPr>
        <w:t>*niepotrzebne wykreślić</w:t>
      </w:r>
    </w:p>
    <w:sectPr w:rsidR="008C7745" w:rsidRPr="00486DEB" w:rsidSect="006F289F">
      <w:headerReference w:type="default" r:id="rId8"/>
      <w:pgSz w:w="11906" w:h="16838"/>
      <w:pgMar w:top="426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745" w:rsidRDefault="008C7745" w:rsidP="00C335D3">
      <w:pPr>
        <w:spacing w:after="0" w:line="240" w:lineRule="auto"/>
      </w:pPr>
      <w:r>
        <w:separator/>
      </w:r>
    </w:p>
  </w:endnote>
  <w:endnote w:type="continuationSeparator" w:id="0">
    <w:p w:rsidR="008C7745" w:rsidRDefault="008C7745" w:rsidP="00C3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745" w:rsidRDefault="008C7745" w:rsidP="00C335D3">
      <w:pPr>
        <w:spacing w:after="0" w:line="240" w:lineRule="auto"/>
      </w:pPr>
      <w:r>
        <w:separator/>
      </w:r>
    </w:p>
  </w:footnote>
  <w:footnote w:type="continuationSeparator" w:id="0">
    <w:p w:rsidR="008C7745" w:rsidRDefault="008C7745" w:rsidP="00C33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745" w:rsidRDefault="008C77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0DB2"/>
    <w:multiLevelType w:val="hybridMultilevel"/>
    <w:tmpl w:val="87C87C36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3DB757E"/>
    <w:multiLevelType w:val="hybridMultilevel"/>
    <w:tmpl w:val="2A80EB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04A3D6F"/>
    <w:multiLevelType w:val="hybridMultilevel"/>
    <w:tmpl w:val="0E4256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76A7414"/>
    <w:multiLevelType w:val="hybridMultilevel"/>
    <w:tmpl w:val="56E4D172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701B7A7E"/>
    <w:multiLevelType w:val="hybridMultilevel"/>
    <w:tmpl w:val="6AF25A3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08C03F2"/>
    <w:multiLevelType w:val="hybridMultilevel"/>
    <w:tmpl w:val="56E4D1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873"/>
    <w:rsid w:val="00023B4B"/>
    <w:rsid w:val="00030ECD"/>
    <w:rsid w:val="0008191A"/>
    <w:rsid w:val="000B4AFF"/>
    <w:rsid w:val="000B6930"/>
    <w:rsid w:val="000C7F6D"/>
    <w:rsid w:val="000D2873"/>
    <w:rsid w:val="0013202C"/>
    <w:rsid w:val="00145D19"/>
    <w:rsid w:val="00160059"/>
    <w:rsid w:val="00192B53"/>
    <w:rsid w:val="001A32FF"/>
    <w:rsid w:val="001C36D9"/>
    <w:rsid w:val="001F30FB"/>
    <w:rsid w:val="00216D81"/>
    <w:rsid w:val="0024278F"/>
    <w:rsid w:val="00250A9E"/>
    <w:rsid w:val="002E088A"/>
    <w:rsid w:val="002F004C"/>
    <w:rsid w:val="003075DA"/>
    <w:rsid w:val="00313CCB"/>
    <w:rsid w:val="00317EF7"/>
    <w:rsid w:val="00317FB1"/>
    <w:rsid w:val="0035246D"/>
    <w:rsid w:val="00400590"/>
    <w:rsid w:val="00421C2E"/>
    <w:rsid w:val="00486DEB"/>
    <w:rsid w:val="00496068"/>
    <w:rsid w:val="004979F3"/>
    <w:rsid w:val="004D0D8F"/>
    <w:rsid w:val="004E2A65"/>
    <w:rsid w:val="004E3E16"/>
    <w:rsid w:val="00517BEE"/>
    <w:rsid w:val="00522375"/>
    <w:rsid w:val="0063370A"/>
    <w:rsid w:val="006F289F"/>
    <w:rsid w:val="00747099"/>
    <w:rsid w:val="007C0CF0"/>
    <w:rsid w:val="007D005D"/>
    <w:rsid w:val="0080120E"/>
    <w:rsid w:val="00810FF7"/>
    <w:rsid w:val="00862FA6"/>
    <w:rsid w:val="008773C1"/>
    <w:rsid w:val="008A4237"/>
    <w:rsid w:val="008C7745"/>
    <w:rsid w:val="008F11C1"/>
    <w:rsid w:val="0091103A"/>
    <w:rsid w:val="00914864"/>
    <w:rsid w:val="009258FF"/>
    <w:rsid w:val="00936415"/>
    <w:rsid w:val="009B0730"/>
    <w:rsid w:val="009B5067"/>
    <w:rsid w:val="00A628AC"/>
    <w:rsid w:val="00A64551"/>
    <w:rsid w:val="00AF7FBB"/>
    <w:rsid w:val="00B83CCD"/>
    <w:rsid w:val="00BA559C"/>
    <w:rsid w:val="00C01E5B"/>
    <w:rsid w:val="00C335D3"/>
    <w:rsid w:val="00C94056"/>
    <w:rsid w:val="00D2112F"/>
    <w:rsid w:val="00D26A81"/>
    <w:rsid w:val="00D55B0C"/>
    <w:rsid w:val="00D94D7C"/>
    <w:rsid w:val="00E46891"/>
    <w:rsid w:val="00E653C2"/>
    <w:rsid w:val="00F71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8F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628AC"/>
    <w:pPr>
      <w:spacing w:after="200" w:line="276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335D3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335D3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1</Pages>
  <Words>402</Words>
  <Characters>2413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jzielinska</cp:lastModifiedBy>
  <cp:revision>20</cp:revision>
  <dcterms:created xsi:type="dcterms:W3CDTF">2023-02-09T09:16:00Z</dcterms:created>
  <dcterms:modified xsi:type="dcterms:W3CDTF">2026-03-20T11:12:00Z</dcterms:modified>
</cp:coreProperties>
</file>